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64595" w:rsidRPr="00820A4B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64595" w:rsidRPr="00E51BA1" w:rsidRDefault="0046459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 </w:t>
            </w:r>
            <w:proofErr w:type="spellStart"/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Έγχρωμoς</w:t>
            </w:r>
            <w:proofErr w:type="spellEnd"/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Εκτυπωτής </w:t>
            </w:r>
            <w:proofErr w:type="spellStart"/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laser</w:t>
            </w:r>
            <w:proofErr w:type="spellEnd"/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διπλής όψης</w:t>
            </w:r>
          </w:p>
        </w:tc>
      </w:tr>
      <w:tr w:rsidR="00464595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464595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464595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64595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Ταχύτητα ασπρόμαυρης εκτύπωσης (ISO, A4): Έως 25 σελ./λεπτό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Ταχύτητα έγχρωμης εκτύπωσης (ISO): Έως 25 σελ./λεπτό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Εκτύπωση δύο όψεων: Αυτόματα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Ποιότητα ασπρόμαυρης εκτύπωσης (βέλτιστη): Έως 600 x 600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dpi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Ποιότητα έγχρωμης εκτύπωσης (βέλτιστη): Έως 600 x 600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dpi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Τεχνολογία εκτύπωσης: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Laser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Δυνατότητα φορητής εκτύπωσης: Εφαρμογή HP Smart,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Apple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AirPrint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, Εφαρμογές για κινητές συσκευές,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Δυνατότητες δικτύωσης: Ενσωματωμένο 10/100Base-TX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Ethernet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Gigabit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Δυνατότητα ασύρματης σύνδεσης: Ενσωματωμένο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Wi-Fi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 διπλής ζώνης,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Ταχύτητα επεξεργαστή: 1,2 </w:t>
            </w:r>
            <w:proofErr w:type="spellStart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GHz</w:t>
            </w:r>
            <w:proofErr w:type="spellEnd"/>
            <w:r w:rsidRPr="00F46D1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464595" w:rsidRDefault="00464595" w:rsidP="000F456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46D13">
              <w:rPr>
                <w:rFonts w:asciiTheme="majorHAnsi" w:hAnsiTheme="majorHAnsi" w:cstheme="majorHAnsi"/>
                <w:sz w:val="20"/>
                <w:szCs w:val="20"/>
              </w:rPr>
              <w:t>Μέγιστη μνήμη: 256 MB</w:t>
            </w:r>
            <w:r w:rsidRPr="00820A4B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464595" w:rsidRPr="00F46D13" w:rsidRDefault="00464595" w:rsidP="000F456E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ΣΧΕΤΙΚΑ</w:t>
            </w:r>
            <w:r w:rsidRPr="00F46D13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: HP LaserJet Pro 3202dw</w:t>
            </w:r>
          </w:p>
        </w:tc>
        <w:tc>
          <w:tcPr>
            <w:tcW w:w="1080" w:type="dxa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464595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64595" w:rsidRPr="00820A4B" w:rsidRDefault="0046459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1B"/>
    <w:rsid w:val="00464595"/>
    <w:rsid w:val="00A5341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447C9-5765-4B55-86B4-5940CFE7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0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2025-10-31T09:28:00Z</dcterms:created>
  <dcterms:modified xsi:type="dcterms:W3CDTF">2025-10-31T09:28:00Z</dcterms:modified>
</cp:coreProperties>
</file>